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C97772" w14:textId="77777777" w:rsidR="00BF6C6F" w:rsidRPr="00FD6C89" w:rsidRDefault="00BF6C6F" w:rsidP="00BF6C6F">
      <w:pPr>
        <w:tabs>
          <w:tab w:val="left" w:pos="7560"/>
        </w:tabs>
        <w:spacing w:line="360" w:lineRule="auto"/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</w:pPr>
      <w:r w:rsidRPr="00FD6C8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 xml:space="preserve">Inserire </w:t>
      </w:r>
      <w:r w:rsidR="0058267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>l’</w:t>
      </w:r>
      <w:r w:rsidRPr="00FD6C8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>intestatzione della scuola</w:t>
      </w:r>
    </w:p>
    <w:p w14:paraId="2DF82FE0" w14:textId="77777777" w:rsidR="00ED47AA" w:rsidRPr="00EA5585" w:rsidRDefault="00ED47AA">
      <w:pPr>
        <w:rPr>
          <w:rFonts w:ascii="Arial" w:hAnsi="Arial" w:cs="Arial"/>
          <w:sz w:val="20"/>
          <w:szCs w:val="20"/>
        </w:rPr>
      </w:pPr>
    </w:p>
    <w:p w14:paraId="25516796" w14:textId="77777777" w:rsidR="00E1729A" w:rsidRPr="00EA5585" w:rsidRDefault="00E1729A">
      <w:pPr>
        <w:rPr>
          <w:rFonts w:ascii="Arial" w:hAnsi="Arial" w:cs="Arial"/>
          <w:sz w:val="20"/>
          <w:szCs w:val="20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823"/>
        <w:gridCol w:w="4677"/>
      </w:tblGrid>
      <w:tr w:rsidR="00E1729A" w:rsidRPr="00910E99" w14:paraId="17FD10A0" w14:textId="77777777" w:rsidTr="00910E99">
        <w:trPr>
          <w:cantSplit/>
        </w:trPr>
        <w:tc>
          <w:tcPr>
            <w:tcW w:w="4139" w:type="dxa"/>
          </w:tcPr>
          <w:p w14:paraId="3EFFBCB6" w14:textId="77777777" w:rsidR="00E1729A" w:rsidRPr="006A48C6" w:rsidRDefault="00E1729A" w:rsidP="00E1729A">
            <w:pPr>
              <w:pStyle w:val="ProtNr"/>
              <w:rPr>
                <w:rFonts w:cs="Arial"/>
                <w:sz w:val="20"/>
              </w:rPr>
            </w:pPr>
          </w:p>
        </w:tc>
        <w:tc>
          <w:tcPr>
            <w:tcW w:w="823" w:type="dxa"/>
          </w:tcPr>
          <w:p w14:paraId="73F75613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</w:tcPr>
          <w:p w14:paraId="72AE0D70" w14:textId="77777777" w:rsidR="00E1729A" w:rsidRPr="00182977" w:rsidRDefault="00582679" w:rsidP="00E1729A">
            <w:pPr>
              <w:pStyle w:val="VersandformundAdresse"/>
              <w:rPr>
                <w:rFonts w:cs="Arial"/>
                <w:i/>
                <w:lang w:val="it-IT"/>
              </w:rPr>
            </w:pPr>
            <w:r w:rsidRPr="00582679">
              <w:rPr>
                <w:rFonts w:cs="Arial"/>
                <w:vanish/>
                <w:color w:val="339966"/>
                <w:lang w:val="de-DE"/>
              </w:rPr>
              <w:t>Inserire l’indirizzo</w:t>
            </w:r>
            <w:r w:rsidRPr="00910E99">
              <w:rPr>
                <w:rFonts w:cs="Arial"/>
                <w:vanish/>
                <w:color w:val="339966"/>
                <w:lang w:val="it-IT"/>
              </w:rPr>
              <w:t xml:space="preserve"> dell’</w:t>
            </w:r>
            <w:r w:rsidR="000D59A9" w:rsidRPr="00910E99">
              <w:rPr>
                <w:rFonts w:cs="Arial"/>
                <w:vanish/>
                <w:color w:val="339966"/>
                <w:lang w:val="it-IT"/>
              </w:rPr>
              <w:t>insegnante</w:t>
            </w:r>
            <w:r w:rsidR="00146812" w:rsidRPr="00910E99">
              <w:rPr>
                <w:rFonts w:cs="Arial"/>
                <w:vanish/>
                <w:color w:val="339966"/>
                <w:lang w:val="it-IT"/>
              </w:rPr>
              <w:t xml:space="preserve"> </w:t>
            </w:r>
            <w:r w:rsidR="00146812" w:rsidRPr="00EA5585">
              <w:rPr>
                <w:rFonts w:cs="Arial"/>
                <w:i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="00146812" w:rsidRPr="00182977">
              <w:rPr>
                <w:rFonts w:cs="Arial"/>
                <w:i/>
                <w:lang w:val="it-IT"/>
              </w:rPr>
              <w:instrText xml:space="preserve"> FORMTEXT </w:instrText>
            </w:r>
            <w:r w:rsidR="00146812" w:rsidRPr="00EA5585">
              <w:rPr>
                <w:rFonts w:cs="Arial"/>
                <w:i/>
                <w:lang w:val="de-DE"/>
              </w:rPr>
            </w:r>
            <w:r w:rsidR="00146812" w:rsidRPr="00EA5585">
              <w:rPr>
                <w:rFonts w:cs="Arial"/>
                <w:i/>
                <w:lang w:val="de-DE"/>
              </w:rPr>
              <w:fldChar w:fldCharType="separate"/>
            </w:r>
            <w:bookmarkStart w:id="1" w:name="_GoBack"/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bookmarkEnd w:id="1"/>
            <w:r w:rsidR="00146812" w:rsidRPr="00EA5585">
              <w:rPr>
                <w:rFonts w:cs="Arial"/>
                <w:i/>
                <w:lang w:val="de-DE"/>
              </w:rPr>
              <w:fldChar w:fldCharType="end"/>
            </w:r>
            <w:bookmarkEnd w:id="0"/>
          </w:p>
          <w:p w14:paraId="1A466951" w14:textId="77777777" w:rsidR="00E1729A" w:rsidRPr="00182977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  <w:p w14:paraId="1A4303FF" w14:textId="77777777" w:rsidR="00E1729A" w:rsidRPr="00910E99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910E99" w14:paraId="478307C1" w14:textId="77777777" w:rsidTr="00910E99">
        <w:trPr>
          <w:cantSplit/>
        </w:trPr>
        <w:tc>
          <w:tcPr>
            <w:tcW w:w="4139" w:type="dxa"/>
          </w:tcPr>
          <w:p w14:paraId="62738C6F" w14:textId="77777777" w:rsidR="00E1729A" w:rsidRPr="00910E99" w:rsidRDefault="00E1729A" w:rsidP="00E1729A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3" w:type="dxa"/>
          </w:tcPr>
          <w:p w14:paraId="05DF7504" w14:textId="77777777" w:rsidR="00E1729A" w:rsidRPr="00910E99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14:paraId="6898C323" w14:textId="77777777" w:rsidR="00E1729A" w:rsidRPr="00910E99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EA5585" w14:paraId="164BBFD1" w14:textId="77777777" w:rsidTr="00910E99">
        <w:trPr>
          <w:cantSplit/>
          <w:trHeight w:val="68"/>
          <w:hidden/>
        </w:trPr>
        <w:tc>
          <w:tcPr>
            <w:tcW w:w="4139" w:type="dxa"/>
          </w:tcPr>
          <w:p w14:paraId="08CD627D" w14:textId="77777777" w:rsidR="00E1729A" w:rsidRPr="00BF6C6F" w:rsidRDefault="00BF6C6F" w:rsidP="00E1729A">
            <w:pPr>
              <w:pStyle w:val="DatumOrt"/>
              <w:rPr>
                <w:rFonts w:cs="Arial"/>
                <w:sz w:val="20"/>
                <w:lang w:val="de-DE"/>
              </w:rPr>
            </w:pPr>
            <w:r w:rsidRPr="00BF6C6F">
              <w:rPr>
                <w:rFonts w:cs="Arial"/>
                <w:vanish/>
                <w:color w:val="339966"/>
                <w:sz w:val="20"/>
                <w:lang w:val="de-DE"/>
              </w:rPr>
              <w:t xml:space="preserve">Inserire luogo e data </w:t>
            </w:r>
            <w:r w:rsidRPr="00BF6C6F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BF6C6F">
              <w:rPr>
                <w:rFonts w:cs="Arial"/>
                <w:sz w:val="20"/>
                <w:lang w:val="de-DE"/>
              </w:rPr>
              <w:instrText xml:space="preserve"> FORMTEXT </w:instrText>
            </w:r>
            <w:r w:rsidRPr="00BF6C6F">
              <w:rPr>
                <w:rFonts w:cs="Arial"/>
                <w:sz w:val="20"/>
                <w:lang w:val="de-DE"/>
              </w:rPr>
            </w:r>
            <w:r w:rsidRPr="00BF6C6F">
              <w:rPr>
                <w:rFonts w:cs="Arial"/>
                <w:sz w:val="20"/>
                <w:lang w:val="de-DE"/>
              </w:rPr>
              <w:fldChar w:fldCharType="separate"/>
            </w:r>
            <w:r w:rsidRPr="00BF6C6F">
              <w:rPr>
                <w:rFonts w:cs="Arial"/>
                <w:sz w:val="20"/>
                <w:lang w:val="de-DE"/>
              </w:rPr>
              <w:t> </w:t>
            </w:r>
            <w:r w:rsidRPr="00BF6C6F">
              <w:rPr>
                <w:rFonts w:cs="Arial"/>
                <w:sz w:val="20"/>
                <w:lang w:val="de-DE"/>
              </w:rPr>
              <w:t> </w:t>
            </w:r>
            <w:r w:rsidRPr="00BF6C6F">
              <w:rPr>
                <w:rFonts w:cs="Arial"/>
                <w:sz w:val="20"/>
                <w:lang w:val="de-DE"/>
              </w:rPr>
              <w:t> </w:t>
            </w:r>
            <w:r w:rsidRPr="00BF6C6F">
              <w:rPr>
                <w:rFonts w:cs="Arial"/>
                <w:sz w:val="20"/>
                <w:lang w:val="de-DE"/>
              </w:rPr>
              <w:t> </w:t>
            </w:r>
            <w:r w:rsidRPr="00BF6C6F">
              <w:rPr>
                <w:rFonts w:cs="Arial"/>
                <w:sz w:val="20"/>
                <w:lang w:val="de-DE"/>
              </w:rPr>
              <w:t> </w:t>
            </w:r>
            <w:r w:rsidRPr="00BF6C6F">
              <w:rPr>
                <w:rFonts w:cs="Arial"/>
                <w:sz w:val="20"/>
                <w:lang w:val="de-DE"/>
              </w:rPr>
              <w:fldChar w:fldCharType="end"/>
            </w:r>
          </w:p>
        </w:tc>
        <w:tc>
          <w:tcPr>
            <w:tcW w:w="823" w:type="dxa"/>
          </w:tcPr>
          <w:p w14:paraId="4A48140D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4A360ADE" w14:textId="77777777" w:rsidR="00E1729A" w:rsidRPr="00EA5585" w:rsidRDefault="00E1729A" w:rsidP="00E1729A">
            <w:pPr>
              <w:pStyle w:val="VersandformundAdresse"/>
              <w:rPr>
                <w:rFonts w:cs="Arial"/>
                <w:lang w:val="de-DE"/>
              </w:rPr>
            </w:pPr>
          </w:p>
        </w:tc>
      </w:tr>
      <w:tr w:rsidR="00E1729A" w:rsidRPr="00EA5585" w14:paraId="19172D81" w14:textId="77777777" w:rsidTr="00910E99">
        <w:trPr>
          <w:cantSplit/>
        </w:trPr>
        <w:tc>
          <w:tcPr>
            <w:tcW w:w="4139" w:type="dxa"/>
          </w:tcPr>
          <w:p w14:paraId="730A6E3E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14:paraId="72343F00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5961D437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17EA0E3B" w14:textId="77777777" w:rsidTr="00910E99">
        <w:trPr>
          <w:cantSplit/>
        </w:trPr>
        <w:tc>
          <w:tcPr>
            <w:tcW w:w="4139" w:type="dxa"/>
            <w:vMerge w:val="restart"/>
          </w:tcPr>
          <w:p w14:paraId="29397A71" w14:textId="77777777" w:rsidR="00E1729A" w:rsidRPr="00EA5585" w:rsidRDefault="00E1729A" w:rsidP="00E1729A">
            <w:pPr>
              <w:pStyle w:val="TelBearbeitetvon"/>
              <w:rPr>
                <w:rFonts w:cs="Arial"/>
                <w:sz w:val="20"/>
                <w:lang w:val="de-DE"/>
              </w:rPr>
            </w:pPr>
          </w:p>
        </w:tc>
        <w:tc>
          <w:tcPr>
            <w:tcW w:w="823" w:type="dxa"/>
          </w:tcPr>
          <w:p w14:paraId="1D1B0CF5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31CCC68E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44B24BC8" w14:textId="77777777" w:rsidTr="00910E99">
        <w:trPr>
          <w:cantSplit/>
        </w:trPr>
        <w:tc>
          <w:tcPr>
            <w:tcW w:w="4139" w:type="dxa"/>
            <w:vMerge/>
          </w:tcPr>
          <w:p w14:paraId="09309C58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14:paraId="28EA8435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47DEAD7C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7F591335" w14:textId="77777777" w:rsidTr="00910E99">
        <w:trPr>
          <w:cantSplit/>
        </w:trPr>
        <w:tc>
          <w:tcPr>
            <w:tcW w:w="4139" w:type="dxa"/>
            <w:vMerge/>
          </w:tcPr>
          <w:p w14:paraId="07121A6A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14:paraId="5C8C176B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056B4595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5928039A" w14:textId="77777777" w:rsidTr="00910E99">
        <w:trPr>
          <w:cantSplit/>
        </w:trPr>
        <w:tc>
          <w:tcPr>
            <w:tcW w:w="4139" w:type="dxa"/>
            <w:vMerge/>
          </w:tcPr>
          <w:p w14:paraId="1742CD4B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14:paraId="78CA8598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0C73FFC6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2E067361" w14:textId="77777777" w:rsidTr="00910E99">
        <w:trPr>
          <w:cantSplit/>
        </w:trPr>
        <w:tc>
          <w:tcPr>
            <w:tcW w:w="4139" w:type="dxa"/>
            <w:vMerge/>
          </w:tcPr>
          <w:p w14:paraId="6F1F1F62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14:paraId="1803D6C9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66538AF3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16921E14" w14:textId="77777777" w:rsidTr="00910E99">
        <w:trPr>
          <w:cantSplit/>
        </w:trPr>
        <w:tc>
          <w:tcPr>
            <w:tcW w:w="4962" w:type="dxa"/>
            <w:gridSpan w:val="2"/>
          </w:tcPr>
          <w:p w14:paraId="488527AE" w14:textId="77777777" w:rsidR="00E1729A" w:rsidRPr="00EA5585" w:rsidRDefault="00E1729A" w:rsidP="00E1729A">
            <w:pPr>
              <w:spacing w:line="200" w:lineRule="exact"/>
              <w:ind w:right="227"/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37501714" w14:textId="77777777" w:rsidR="00E1729A" w:rsidRPr="00EA5585" w:rsidRDefault="00E1729A" w:rsidP="00E1729A">
            <w:pPr>
              <w:spacing w:line="20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415EC938" w14:textId="77777777" w:rsidTr="00E1729A">
        <w:tc>
          <w:tcPr>
            <w:tcW w:w="9639" w:type="dxa"/>
            <w:gridSpan w:val="3"/>
          </w:tcPr>
          <w:p w14:paraId="7E98A780" w14:textId="77777777" w:rsidR="00E1729A" w:rsidRPr="00EA5585" w:rsidRDefault="00E1729A" w:rsidP="00E1729A">
            <w:pPr>
              <w:pStyle w:val="DeutscherText"/>
              <w:rPr>
                <w:rFonts w:cs="Arial"/>
                <w:noProof w:val="0"/>
                <w:lang w:val="de-DE"/>
              </w:rPr>
            </w:pPr>
          </w:p>
        </w:tc>
      </w:tr>
      <w:tr w:rsidR="00E1729A" w:rsidRPr="00182977" w14:paraId="5CD33F20" w14:textId="77777777" w:rsidTr="00E1729A">
        <w:tc>
          <w:tcPr>
            <w:tcW w:w="9639" w:type="dxa"/>
            <w:gridSpan w:val="3"/>
          </w:tcPr>
          <w:p w14:paraId="6C5A3C96" w14:textId="77777777" w:rsidR="00E1729A" w:rsidRPr="00832C4F" w:rsidRDefault="00B856E5" w:rsidP="00910E99">
            <w:pPr>
              <w:autoSpaceDE w:val="0"/>
              <w:autoSpaceDN w:val="0"/>
              <w:adjustRightInd w:val="0"/>
              <w:rPr>
                <w:rFonts w:cs="Arial"/>
                <w:u w:val="single"/>
              </w:rPr>
            </w:pPr>
            <w:r w:rsidRPr="00832C4F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 xml:space="preserve">Valutazione </w:t>
            </w:r>
            <w:r w:rsidR="00FC3637" w:rsidRPr="00832C4F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>positiva</w:t>
            </w:r>
            <w:r w:rsidR="00CC7739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 xml:space="preserve"> e conclusione</w:t>
            </w:r>
            <w:r w:rsidR="005A47ED" w:rsidRPr="00832C4F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 xml:space="preserve"> del periodo </w:t>
            </w:r>
            <w:r w:rsidR="00910E99" w:rsidRPr="00832C4F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>di inserimento professionale</w:t>
            </w:r>
          </w:p>
        </w:tc>
      </w:tr>
      <w:tr w:rsidR="00E1729A" w:rsidRPr="00182977" w14:paraId="69F4716A" w14:textId="77777777" w:rsidTr="00E1729A">
        <w:tc>
          <w:tcPr>
            <w:tcW w:w="9639" w:type="dxa"/>
            <w:gridSpan w:val="3"/>
          </w:tcPr>
          <w:p w14:paraId="2F29998D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32A64C28" w14:textId="77777777" w:rsidTr="00E1729A">
        <w:tc>
          <w:tcPr>
            <w:tcW w:w="9639" w:type="dxa"/>
            <w:gridSpan w:val="3"/>
          </w:tcPr>
          <w:p w14:paraId="61AFDC60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6440A732" w14:textId="77777777" w:rsidTr="00E1729A">
        <w:tc>
          <w:tcPr>
            <w:tcW w:w="9639" w:type="dxa"/>
            <w:gridSpan w:val="3"/>
          </w:tcPr>
          <w:p w14:paraId="30C468FC" w14:textId="77777777" w:rsidR="00A628B0" w:rsidRPr="00182977" w:rsidRDefault="005A47ED" w:rsidP="003B75C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977">
              <w:rPr>
                <w:rFonts w:ascii="Arial" w:hAnsi="Arial" w:cs="Arial"/>
                <w:sz w:val="20"/>
                <w:szCs w:val="20"/>
              </w:rPr>
              <w:t>L’insegnante</w:t>
            </w:r>
            <w:r w:rsidR="00E1729A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2" w:name="Text1"/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812" w:rsidRPr="001829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bookmarkEnd w:id="2"/>
            <w:r w:rsidR="00C550E3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C0087">
              <w:rPr>
                <w:rFonts w:ascii="Arial" w:hAnsi="Arial" w:cs="Arial"/>
                <w:sz w:val="20"/>
                <w:szCs w:val="20"/>
              </w:rPr>
              <w:t xml:space="preserve">, </w:t>
            </w:r>
            <w:bookmarkStart w:id="3" w:name="Dropdown5"/>
            <w:r w:rsidR="0048288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5"/>
                  <w:enabled/>
                  <w:calcOnExit w:val="0"/>
                  <w:ddList>
                    <w:listEntry w:val="nata"/>
                    <w:listEntry w:val="nato"/>
                  </w:ddList>
                </w:ffData>
              </w:fldChar>
            </w:r>
            <w:r w:rsidR="00482886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AB0F61">
              <w:rPr>
                <w:rFonts w:ascii="Arial" w:hAnsi="Arial" w:cs="Arial"/>
                <w:sz w:val="20"/>
                <w:szCs w:val="20"/>
              </w:rPr>
            </w:r>
            <w:r w:rsidR="00AB0F6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8288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="0048288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6ADD">
              <w:rPr>
                <w:rFonts w:ascii="Arial" w:hAnsi="Arial" w:cs="Arial"/>
                <w:sz w:val="20"/>
                <w:szCs w:val="20"/>
              </w:rPr>
              <w:t xml:space="preserve">il </w: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76ADD" w:rsidRPr="001829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="006C0087" w:rsidRPr="006C0087">
              <w:rPr>
                <w:rFonts w:ascii="Arial" w:hAnsi="Arial" w:cs="Arial"/>
                <w:sz w:val="20"/>
                <w:szCs w:val="20"/>
              </w:rPr>
              <w:t>,</w:t>
            </w:r>
            <w:r w:rsidR="00976ADD" w:rsidRPr="00976A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ha stipulato un contratto di lavoro a tempo </w:t>
            </w:r>
            <w:r w:rsidR="00120DAC">
              <w:rPr>
                <w:rFonts w:ascii="Arial" w:hAnsi="Arial" w:cs="Arial"/>
                <w:sz w:val="20"/>
                <w:szCs w:val="20"/>
              </w:rPr>
              <w:t>determinato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 con</w:t>
            </w:r>
            <w:r w:rsidR="003B75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75C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 w:rsidR="003B75C3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AB0F61">
              <w:rPr>
                <w:rFonts w:ascii="Arial" w:hAnsi="Arial" w:cs="Arial"/>
                <w:sz w:val="20"/>
                <w:szCs w:val="20"/>
              </w:rPr>
            </w:r>
            <w:r w:rsidR="00AB0F6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B75C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75C3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182977">
              <w:rPr>
                <w:rFonts w:ascii="Arial" w:hAnsi="Arial" w:cs="Arial"/>
                <w:sz w:val="20"/>
                <w:szCs w:val="20"/>
              </w:rPr>
              <w:t>con decorrenza dal</w:t>
            </w:r>
            <w:r w:rsidR="00E1729A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4" w:name="Text6"/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146812" w:rsidRPr="001829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bookmarkEnd w:id="4"/>
            <w:r w:rsidR="00E1729A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0DAC">
              <w:rPr>
                <w:rFonts w:ascii="Arial" w:hAnsi="Arial" w:cs="Arial"/>
                <w:sz w:val="20"/>
                <w:szCs w:val="20"/>
              </w:rPr>
              <w:t xml:space="preserve">al </w: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120DAC" w:rsidRPr="001829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="00120DAC" w:rsidRPr="00120D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come insegnante </w:t>
            </w:r>
            <w:r w:rsidR="00C06CC8">
              <w:rPr>
                <w:rFonts w:ascii="Arial" w:hAnsi="Arial" w:cs="Arial"/>
                <w:sz w:val="20"/>
                <w:szCs w:val="20"/>
              </w:rPr>
              <w:t>presso la</w:t>
            </w:r>
            <w:r w:rsidR="00731EE9" w:rsidRPr="00182977">
              <w:rPr>
                <w:rFonts w:ascii="Arial" w:hAnsi="Arial" w:cs="Arial"/>
                <w:sz w:val="20"/>
                <w:szCs w:val="20"/>
              </w:rPr>
              <w:t xml:space="preserve"> scuola </w:t>
            </w:r>
            <w:r w:rsidR="000C2EB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Selezionare grado scolastico"/>
                    <w:listEntry w:val="primaria"/>
                    <w:listEntry w:val="media"/>
                    <w:listEntry w:val="superiore"/>
                  </w:ddList>
                </w:ffData>
              </w:fldChar>
            </w:r>
            <w:bookmarkStart w:id="5" w:name="Dropdown3"/>
            <w:r w:rsidR="000C2EB9" w:rsidRPr="000C2EB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AB0F61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AB0F61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0C2EB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bookmarkEnd w:id="5"/>
            <w:r w:rsidR="00731EE9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C2EB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per la classe di concorso"/>
                    <w:listEntry w:val="come insegnante per la seconda lingua"/>
                  </w:ddList>
                </w:ffData>
              </w:fldChar>
            </w:r>
            <w:bookmarkStart w:id="6" w:name="Dropdown4"/>
            <w:r w:rsidR="000C2EB9" w:rsidRPr="000C2EB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AB0F61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AB0F61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0C2EB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bookmarkEnd w:id="6"/>
            <w:r w:rsidR="00731EE9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75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F6C6F" w:rsidRPr="009D5641">
              <w:rPr>
                <w:rFonts w:cs="Arial"/>
                <w:vanish/>
                <w:color w:val="339966"/>
              </w:rPr>
              <w:t>(</w:t>
            </w:r>
            <w:r w:rsidR="00BF6C6F" w:rsidRPr="00BF6C6F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per le scuole </w:t>
            </w:r>
            <w:r w:rsidR="00CD0BE2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medie e </w:t>
            </w:r>
            <w:r w:rsidR="00BF6C6F" w:rsidRPr="00BF6C6F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superiori </w:t>
            </w:r>
            <w:r w:rsidR="00582679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>indicare</w:t>
            </w:r>
            <w:r w:rsidR="00BF6C6F" w:rsidRPr="00BF6C6F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 la classe di concorso)</w:t>
            </w:r>
            <w:r w:rsidR="00966E0B" w:rsidRPr="00BF6C6F">
              <w:rPr>
                <w:rFonts w:ascii="Arial" w:hAnsi="Arial" w:cs="Arial"/>
                <w:sz w:val="20"/>
                <w:szCs w:val="20"/>
              </w:rPr>
              <w:t>.</w:t>
            </w:r>
            <w:r w:rsidR="00966E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1948">
              <w:rPr>
                <w:rFonts w:ascii="Arial" w:hAnsi="Arial" w:cs="Arial"/>
                <w:sz w:val="20"/>
                <w:szCs w:val="20"/>
              </w:rPr>
              <w:t>L’</w:t>
            </w:r>
            <w:r w:rsidR="00120DAC" w:rsidRPr="00120DAC">
              <w:rPr>
                <w:rFonts w:ascii="Arial" w:hAnsi="Arial" w:cs="Arial"/>
                <w:sz w:val="20"/>
                <w:szCs w:val="20"/>
              </w:rPr>
              <w:t>inserimento professionale</w:t>
            </w:r>
            <w:r w:rsidR="00EB52A2">
              <w:rPr>
                <w:rFonts w:ascii="Arial" w:hAnsi="Arial" w:cs="Arial"/>
                <w:sz w:val="20"/>
                <w:szCs w:val="20"/>
              </w:rPr>
              <w:t xml:space="preserve"> di cui all</w:t>
            </w:r>
            <w:r w:rsidR="00EB52A2" w:rsidRPr="00EB52A2">
              <w:rPr>
                <w:rFonts w:ascii="Arial-OneByteIdentityH" w:hAnsi="Arial-OneByteIdentityH" w:cs="Arial-OneByteIdentityH"/>
                <w:sz w:val="20"/>
                <w:szCs w:val="20"/>
                <w:lang w:eastAsia="de-DE"/>
              </w:rPr>
              <w:t>’articolo 12/sexies della legge provinciale 12</w:t>
            </w:r>
            <w:r w:rsidR="00EB52A2">
              <w:rPr>
                <w:rFonts w:ascii="Arial-OneByteIdentityH" w:hAnsi="Arial-OneByteIdentityH" w:cs="Arial-OneByteIdentityH"/>
                <w:sz w:val="20"/>
                <w:szCs w:val="20"/>
                <w:lang w:eastAsia="de-DE"/>
              </w:rPr>
              <w:t xml:space="preserve"> </w:t>
            </w:r>
            <w:r w:rsidR="00EB52A2" w:rsidRPr="00EB52A2">
              <w:rPr>
                <w:rFonts w:ascii="Arial-OneByteIdentityH" w:hAnsi="Arial-OneByteIdentityH" w:cs="Arial-OneByteIdentityH"/>
                <w:sz w:val="20"/>
                <w:szCs w:val="20"/>
                <w:lang w:eastAsia="de-DE"/>
              </w:rPr>
              <w:t>dicembre 1996, n. 24</w:t>
            </w:r>
            <w:r w:rsidR="0034150F">
              <w:rPr>
                <w:rFonts w:ascii="Arial-OneByteIdentityH" w:hAnsi="Arial-OneByteIdentityH" w:cs="Arial-OneByteIdentityH"/>
                <w:sz w:val="20"/>
                <w:szCs w:val="20"/>
                <w:lang w:eastAsia="de-DE"/>
              </w:rPr>
              <w:t>, ed ai sensi della deliberazione della Giunta provinciale 13 aprile, n. 313,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 è stato</w:t>
            </w:r>
            <w:r w:rsidR="006A43C3" w:rsidRPr="00182977">
              <w:rPr>
                <w:rFonts w:ascii="Arial" w:hAnsi="Arial" w:cs="Arial"/>
                <w:sz w:val="20"/>
                <w:szCs w:val="20"/>
              </w:rPr>
              <w:t xml:space="preserve"> svolto</w:t>
            </w:r>
            <w:r w:rsidR="008B4C3A" w:rsidRPr="006A48C6">
              <w:rPr>
                <w:rFonts w:ascii="Arial" w:hAnsi="Arial" w:cs="Arial"/>
                <w:sz w:val="20"/>
                <w:szCs w:val="20"/>
              </w:rPr>
              <w:t>.</w:t>
            </w:r>
            <w:r w:rsidR="00A628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28B0" w:rsidRPr="00182977">
              <w:rPr>
                <w:rFonts w:ascii="Arial" w:hAnsi="Arial" w:cs="Arial"/>
                <w:sz w:val="20"/>
                <w:szCs w:val="20"/>
              </w:rPr>
              <w:t xml:space="preserve">Il Comitato valutazione </w:t>
            </w:r>
            <w:r w:rsidR="00C06CC8">
              <w:rPr>
                <w:rFonts w:ascii="Arial" w:hAnsi="Arial" w:cs="Arial"/>
                <w:sz w:val="20"/>
                <w:szCs w:val="20"/>
              </w:rPr>
              <w:t>nella seduta del</w:t>
            </w:r>
            <w:r w:rsidR="00A628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28B0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628B0" w:rsidRPr="001829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628B0" w:rsidRPr="00731EE9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A628B0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A628B0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A628B0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A628B0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A628B0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A628B0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A628B0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="00A628B0" w:rsidRPr="00A628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6CC8">
              <w:rPr>
                <w:rFonts w:ascii="Arial" w:hAnsi="Arial" w:cs="Arial"/>
                <w:sz w:val="20"/>
                <w:szCs w:val="20"/>
              </w:rPr>
              <w:t>ha emesso un parere</w:t>
            </w:r>
            <w:r w:rsidR="00A628B0" w:rsidRPr="00223B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6C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positivo"/>
                    <w:listEntry w:val="negativo"/>
                  </w:ddList>
                </w:ffData>
              </w:fldChar>
            </w:r>
            <w:r w:rsidR="00C06CC8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AB0F61">
              <w:rPr>
                <w:rFonts w:ascii="Arial" w:hAnsi="Arial" w:cs="Arial"/>
                <w:sz w:val="20"/>
                <w:szCs w:val="20"/>
              </w:rPr>
            </w:r>
            <w:r w:rsidR="00AB0F6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06C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06CC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9FC45D6" w14:textId="77777777" w:rsidR="00E1729A" w:rsidRPr="00182977" w:rsidRDefault="00E1729A" w:rsidP="00223B1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102F15" w14:textId="77777777" w:rsidR="00731EE9" w:rsidRDefault="00731EE9" w:rsidP="00731EE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DEB1AB6" w14:textId="77777777" w:rsidR="00B856E5" w:rsidRPr="00A537A5" w:rsidRDefault="00B856E5" w:rsidP="00731EE9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537A5">
              <w:rPr>
                <w:rFonts w:ascii="Arial" w:hAnsi="Arial" w:cs="Arial"/>
                <w:b/>
                <w:sz w:val="20"/>
                <w:szCs w:val="20"/>
              </w:rPr>
              <w:t>Valutazione</w:t>
            </w:r>
            <w:r w:rsidRPr="00B856E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537A5" w:rsidRPr="00A537A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del dirigente scolastico"/>
                    <w:listEntry w:val="della dirigente scolastica"/>
                  </w:ddList>
                </w:ffData>
              </w:fldChar>
            </w:r>
            <w:r w:rsidR="00A537A5" w:rsidRPr="00A537A5">
              <w:rPr>
                <w:rFonts w:ascii="Arial" w:hAnsi="Arial" w:cs="Arial"/>
                <w:b/>
                <w:sz w:val="20"/>
                <w:szCs w:val="20"/>
              </w:rPr>
              <w:instrText xml:space="preserve"> FORMDROPDOWN </w:instrText>
            </w:r>
            <w:r w:rsidR="00AB0F61">
              <w:rPr>
                <w:rFonts w:ascii="Arial" w:hAnsi="Arial" w:cs="Arial"/>
                <w:b/>
                <w:sz w:val="20"/>
                <w:szCs w:val="20"/>
              </w:rPr>
            </w:r>
            <w:r w:rsidR="00AB0F6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537A5" w:rsidRPr="00A537A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A537A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2F6C890B" w14:textId="77777777" w:rsidR="00A537A5" w:rsidRPr="00A537A5" w:rsidRDefault="00A537A5" w:rsidP="00731EE9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D22510" w14:textId="77777777" w:rsidR="00885CC8" w:rsidRDefault="009C794C" w:rsidP="003B75C3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977">
              <w:rPr>
                <w:rFonts w:ascii="Arial" w:hAnsi="Arial" w:cs="Arial"/>
                <w:sz w:val="20"/>
                <w:szCs w:val="20"/>
              </w:rPr>
              <w:t xml:space="preserve">Il giudizio </w:t>
            </w:r>
            <w:r w:rsidR="00B25E34">
              <w:rPr>
                <w:rFonts w:ascii="Arial" w:hAnsi="Arial" w:cs="Arial"/>
                <w:sz w:val="20"/>
                <w:szCs w:val="20"/>
              </w:rPr>
              <w:t>relativo al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 periodo </w:t>
            </w:r>
            <w:r w:rsidR="00B25E34">
              <w:rPr>
                <w:rFonts w:ascii="Arial" w:hAnsi="Arial" w:cs="Arial"/>
                <w:sz w:val="20"/>
                <w:szCs w:val="20"/>
              </w:rPr>
              <w:t>di prova di inserimento professionale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5E34">
              <w:rPr>
                <w:rFonts w:ascii="Arial" w:hAnsi="Arial" w:cs="Arial"/>
                <w:sz w:val="20"/>
                <w:szCs w:val="20"/>
              </w:rPr>
              <w:t xml:space="preserve">risulta </w:t>
            </w:r>
            <w:r w:rsidR="009B28E8">
              <w:rPr>
                <w:rFonts w:ascii="Arial" w:hAnsi="Arial" w:cs="Arial"/>
                <w:b/>
                <w:sz w:val="20"/>
                <w:szCs w:val="20"/>
                <w:u w:val="single"/>
              </w:rPr>
              <w:t>positivo</w:t>
            </w:r>
            <w:r w:rsidR="00B25E34" w:rsidRPr="00B856E5">
              <w:rPr>
                <w:rFonts w:ascii="Arial" w:hAnsi="Arial" w:cs="Arial"/>
                <w:sz w:val="20"/>
                <w:szCs w:val="20"/>
                <w:u w:val="single"/>
              </w:rPr>
              <w:t>.</w:t>
            </w:r>
          </w:p>
          <w:p w14:paraId="25E4CE40" w14:textId="77777777" w:rsidR="00B25E34" w:rsidRDefault="00B25E34" w:rsidP="003B75C3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C93568" w14:textId="77777777" w:rsidR="00B856E5" w:rsidRPr="00B25E34" w:rsidRDefault="00B856E5" w:rsidP="00B856E5">
            <w:pPr>
              <w:pStyle w:val="DeutscherText"/>
              <w:spacing w:line="360" w:lineRule="auto"/>
              <w:rPr>
                <w:rFonts w:cs="Arial"/>
                <w:vanish/>
                <w:color w:val="339966"/>
                <w:lang w:val="it-IT"/>
              </w:rPr>
            </w:pPr>
            <w:r w:rsidRPr="009353A0">
              <w:rPr>
                <w:rFonts w:cs="Arial"/>
                <w:vanish/>
                <w:color w:val="339966"/>
                <w:lang w:val="it-IT"/>
              </w:rPr>
              <w:t xml:space="preserve">Riportare in questo paragrafo la </w:t>
            </w:r>
            <w:r>
              <w:rPr>
                <w:rFonts w:cs="Arial"/>
                <w:vanish/>
                <w:color w:val="339966"/>
                <w:lang w:val="it-IT"/>
              </w:rPr>
              <w:t>valutazione.</w:t>
            </w:r>
          </w:p>
          <w:p w14:paraId="2312AD8D" w14:textId="77777777" w:rsidR="00812F90" w:rsidRDefault="00812F90" w:rsidP="00812F90">
            <w:pPr>
              <w:pStyle w:val="DeutscherText"/>
              <w:rPr>
                <w:rFonts w:cs="Arial"/>
                <w:lang w:val="it-IT"/>
              </w:rPr>
            </w:pPr>
          </w:p>
          <w:p w14:paraId="1E98BABD" w14:textId="77777777" w:rsidR="00E1729A" w:rsidRPr="00A628B0" w:rsidRDefault="00E1729A" w:rsidP="009353A0">
            <w:pPr>
              <w:pStyle w:val="DeutscherText"/>
              <w:spacing w:line="360" w:lineRule="auto"/>
              <w:rPr>
                <w:rFonts w:cs="Arial"/>
                <w:lang w:val="it-IT"/>
              </w:rPr>
            </w:pPr>
          </w:p>
        </w:tc>
      </w:tr>
      <w:tr w:rsidR="00E1729A" w:rsidRPr="00182977" w14:paraId="0343FB62" w14:textId="77777777" w:rsidTr="00E1729A">
        <w:tc>
          <w:tcPr>
            <w:tcW w:w="9639" w:type="dxa"/>
            <w:gridSpan w:val="3"/>
          </w:tcPr>
          <w:p w14:paraId="1F5B0E65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7CC8C198" w14:textId="77777777" w:rsidTr="00E1729A">
        <w:tc>
          <w:tcPr>
            <w:tcW w:w="9639" w:type="dxa"/>
            <w:gridSpan w:val="3"/>
          </w:tcPr>
          <w:p w14:paraId="620F850A" w14:textId="77777777" w:rsidR="00633A55" w:rsidRDefault="00633A55" w:rsidP="00633A5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6FB172" w14:textId="77777777" w:rsidR="00633A55" w:rsidRPr="00633A55" w:rsidRDefault="00633A55" w:rsidP="00633A5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F7209B" w14:textId="77777777" w:rsidR="00E1729A" w:rsidRPr="00182977" w:rsidRDefault="003B75C3" w:rsidP="003B75C3">
            <w:pPr>
              <w:pStyle w:val="DeutscherText"/>
              <w:jc w:val="right"/>
              <w:rPr>
                <w:rFonts w:cs="Arial"/>
                <w:noProof w:val="0"/>
                <w:lang w:val="it-IT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>
              <w:rPr>
                <w:rFonts w:cs="Arial"/>
              </w:rPr>
              <w:instrText xml:space="preserve"> FORMDROPDOWN </w:instrText>
            </w:r>
            <w:r w:rsidR="00AB0F61">
              <w:rPr>
                <w:rFonts w:cs="Arial"/>
              </w:rPr>
            </w:r>
            <w:r w:rsidR="00AB0F61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  <w:p w14:paraId="06AAAB03" w14:textId="77777777" w:rsidR="00A63E9F" w:rsidRPr="007F0D83" w:rsidRDefault="00A63E9F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  <w:p w14:paraId="5C6F3741" w14:textId="77777777" w:rsidR="00BF6C6F" w:rsidRPr="00BF6C6F" w:rsidRDefault="00BF6C6F" w:rsidP="00BF6C6F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1A7960D" w14:textId="77777777" w:rsidR="00BF6C6F" w:rsidRPr="00BF6C6F" w:rsidRDefault="00BF6C6F" w:rsidP="0058267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C6F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Inserire nome e cognome del dirigente 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F6C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Pr="00BF6C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F6C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</w:p>
          <w:p w14:paraId="0534379C" w14:textId="77777777" w:rsidR="00E1729A" w:rsidRPr="00BF6C6F" w:rsidRDefault="00BF6C6F" w:rsidP="00582679">
            <w:pPr>
              <w:ind w:firstLine="7440"/>
              <w:rPr>
                <w:rFonts w:ascii="Arial" w:hAnsi="Arial" w:cs="Arial"/>
                <w:i/>
                <w:sz w:val="16"/>
                <w:szCs w:val="16"/>
              </w:rPr>
            </w:pPr>
            <w:r w:rsidRPr="00BF6C6F">
              <w:rPr>
                <w:rFonts w:ascii="Arial" w:hAnsi="Arial" w:cs="Arial"/>
                <w:i/>
                <w:sz w:val="16"/>
                <w:szCs w:val="16"/>
              </w:rPr>
              <w:t>(sottoscritto con firma digitale)</w:t>
            </w:r>
          </w:p>
          <w:p w14:paraId="3F4608B4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771045FA" w14:textId="77777777" w:rsidTr="00E1729A">
        <w:trPr>
          <w:cantSplit/>
        </w:trPr>
        <w:tc>
          <w:tcPr>
            <w:tcW w:w="9639" w:type="dxa"/>
            <w:gridSpan w:val="3"/>
          </w:tcPr>
          <w:p w14:paraId="3CB7ED1D" w14:textId="77777777" w:rsidR="00E1729A" w:rsidRPr="00182977" w:rsidRDefault="00E1729A" w:rsidP="00E1729A">
            <w:pPr>
              <w:pStyle w:val="NameNachname"/>
              <w:rPr>
                <w:rFonts w:cs="Arial"/>
                <w:lang w:val="it-IT"/>
              </w:rPr>
            </w:pPr>
          </w:p>
        </w:tc>
      </w:tr>
      <w:tr w:rsidR="00582679" w:rsidRPr="00182977" w14:paraId="7217D345" w14:textId="77777777" w:rsidTr="00E1729A">
        <w:trPr>
          <w:cantSplit/>
        </w:trPr>
        <w:tc>
          <w:tcPr>
            <w:tcW w:w="9639" w:type="dxa"/>
            <w:gridSpan w:val="3"/>
          </w:tcPr>
          <w:p w14:paraId="46597CDC" w14:textId="77777777" w:rsidR="00582679" w:rsidRPr="00182977" w:rsidRDefault="00582679" w:rsidP="00E1729A">
            <w:pPr>
              <w:pStyle w:val="NameNachname"/>
              <w:rPr>
                <w:rFonts w:cs="Arial"/>
                <w:lang w:val="it-IT"/>
              </w:rPr>
            </w:pPr>
          </w:p>
        </w:tc>
      </w:tr>
    </w:tbl>
    <w:p w14:paraId="1710E59F" w14:textId="77777777" w:rsidR="00E1729A" w:rsidRPr="00EA5585" w:rsidRDefault="00E1729A">
      <w:pPr>
        <w:rPr>
          <w:rFonts w:ascii="Arial" w:hAnsi="Arial" w:cs="Arial"/>
          <w:sz w:val="20"/>
          <w:szCs w:val="20"/>
        </w:rPr>
      </w:pPr>
    </w:p>
    <w:sectPr w:rsidR="00E1729A" w:rsidRPr="00EA5585" w:rsidSect="00A13E35">
      <w:headerReference w:type="default" r:id="rId10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48CAC" w14:textId="77777777" w:rsidR="0020735F" w:rsidRDefault="0020735F">
      <w:r>
        <w:separator/>
      </w:r>
    </w:p>
  </w:endnote>
  <w:endnote w:type="continuationSeparator" w:id="0">
    <w:p w14:paraId="09DD054B" w14:textId="77777777" w:rsidR="0020735F" w:rsidRDefault="00207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OneByteIdentityH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1C5F6" w14:textId="77777777" w:rsidR="0020735F" w:rsidRDefault="0020735F">
      <w:r>
        <w:separator/>
      </w:r>
    </w:p>
  </w:footnote>
  <w:footnote w:type="continuationSeparator" w:id="0">
    <w:p w14:paraId="0E79167F" w14:textId="77777777" w:rsidR="0020735F" w:rsidRDefault="00207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5B96F" w14:textId="77777777" w:rsidR="00582679" w:rsidRPr="00CC7739" w:rsidRDefault="00036DA4" w:rsidP="00A63E9F">
    <w:pPr>
      <w:pStyle w:val="Kopfzeile"/>
      <w:jc w:val="right"/>
      <w:rPr>
        <w:rFonts w:ascii="Arial" w:hAnsi="Arial" w:cs="Arial"/>
        <w:sz w:val="16"/>
        <w:szCs w:val="16"/>
      </w:rPr>
    </w:pPr>
    <w:r w:rsidRPr="00CC7739">
      <w:rPr>
        <w:rFonts w:ascii="Arial" w:hAnsi="Arial" w:cs="Arial"/>
        <w:sz w:val="16"/>
        <w:szCs w:val="16"/>
      </w:rPr>
      <w:t>A</w:t>
    </w:r>
    <w:r w:rsidR="00CC7739" w:rsidRPr="00CC7739">
      <w:rPr>
        <w:rFonts w:ascii="Arial" w:hAnsi="Arial" w:cs="Arial"/>
        <w:sz w:val="16"/>
        <w:szCs w:val="16"/>
      </w:rPr>
      <w:t>llegato</w:t>
    </w:r>
    <w:r w:rsidRPr="00CC7739">
      <w:rPr>
        <w:rFonts w:ascii="Arial" w:hAnsi="Arial" w:cs="Arial"/>
        <w:sz w:val="16"/>
        <w:szCs w:val="16"/>
      </w:rPr>
      <w:t xml:space="preserve"> </w:t>
    </w:r>
    <w:r w:rsidR="00A628B0" w:rsidRPr="00CC7739">
      <w:rPr>
        <w:rFonts w:ascii="Arial" w:hAnsi="Arial" w:cs="Arial"/>
        <w:sz w:val="16"/>
        <w:szCs w:val="16"/>
      </w:rPr>
      <w:t>A2</w:t>
    </w:r>
  </w:p>
  <w:p w14:paraId="53E7CBC3" w14:textId="630AFB92" w:rsidR="00CC7739" w:rsidRPr="00CC7739" w:rsidRDefault="00CC7739" w:rsidP="00A63E9F">
    <w:pPr>
      <w:pStyle w:val="Kopfzeile"/>
      <w:jc w:val="right"/>
      <w:rPr>
        <w:rFonts w:ascii="Arial" w:hAnsi="Arial" w:cs="Arial"/>
        <w:sz w:val="16"/>
        <w:szCs w:val="16"/>
      </w:rPr>
    </w:pPr>
    <w:r w:rsidRPr="00C14237">
      <w:rPr>
        <w:rFonts w:ascii="Arial" w:hAnsi="Arial" w:cs="Arial"/>
        <w:sz w:val="16"/>
        <w:szCs w:val="16"/>
      </w:rPr>
      <w:t xml:space="preserve">Circolare n. </w:t>
    </w:r>
    <w:r w:rsidR="00C14237" w:rsidRPr="00C14237">
      <w:rPr>
        <w:rFonts w:ascii="Arial" w:hAnsi="Arial" w:cs="Arial"/>
        <w:sz w:val="16"/>
        <w:szCs w:val="16"/>
      </w:rPr>
      <w:t>22</w:t>
    </w:r>
    <w:r w:rsidRPr="00C14237">
      <w:rPr>
        <w:rFonts w:ascii="Arial" w:hAnsi="Arial" w:cs="Arial"/>
        <w:sz w:val="16"/>
        <w:szCs w:val="16"/>
      </w:rPr>
      <w:t>/2021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F1E40"/>
    <w:multiLevelType w:val="hybridMultilevel"/>
    <w:tmpl w:val="8190F3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DD4904"/>
    <w:multiLevelType w:val="hybridMultilevel"/>
    <w:tmpl w:val="D8AE0D42"/>
    <w:lvl w:ilvl="0" w:tplc="5290DCA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ko1gB94HIiUQs5Q0JFZbbERIKRSPqnZT6ZAdRlESLyjP3KesdTr8eLyzp//zsmGEwNZPPVA+fTGAKxEfjzQzmQ==" w:salt="KzSDU52o9Ij88pr+pWtPhQ==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29A"/>
    <w:rsid w:val="0001267E"/>
    <w:rsid w:val="00036DA4"/>
    <w:rsid w:val="00061F50"/>
    <w:rsid w:val="000728D7"/>
    <w:rsid w:val="000C2EB9"/>
    <w:rsid w:val="000D59A9"/>
    <w:rsid w:val="000D5FF3"/>
    <w:rsid w:val="00120DAC"/>
    <w:rsid w:val="00123275"/>
    <w:rsid w:val="00146812"/>
    <w:rsid w:val="00151CEF"/>
    <w:rsid w:val="0017485F"/>
    <w:rsid w:val="00182977"/>
    <w:rsid w:val="001841D6"/>
    <w:rsid w:val="00184CE2"/>
    <w:rsid w:val="00191345"/>
    <w:rsid w:val="00197874"/>
    <w:rsid w:val="001B31CE"/>
    <w:rsid w:val="0020735F"/>
    <w:rsid w:val="00223B1F"/>
    <w:rsid w:val="002A373B"/>
    <w:rsid w:val="002C3CBB"/>
    <w:rsid w:val="002E2EC8"/>
    <w:rsid w:val="002F5463"/>
    <w:rsid w:val="0034150F"/>
    <w:rsid w:val="003452C2"/>
    <w:rsid w:val="00373B5F"/>
    <w:rsid w:val="003801B8"/>
    <w:rsid w:val="003823FF"/>
    <w:rsid w:val="003B1B87"/>
    <w:rsid w:val="003B75C3"/>
    <w:rsid w:val="003D69C9"/>
    <w:rsid w:val="003F5983"/>
    <w:rsid w:val="00423AA9"/>
    <w:rsid w:val="00433A91"/>
    <w:rsid w:val="00457487"/>
    <w:rsid w:val="00476AAE"/>
    <w:rsid w:val="00482886"/>
    <w:rsid w:val="00492E1D"/>
    <w:rsid w:val="004B2758"/>
    <w:rsid w:val="004D2202"/>
    <w:rsid w:val="004E20BC"/>
    <w:rsid w:val="004F0C17"/>
    <w:rsid w:val="00511A51"/>
    <w:rsid w:val="00541310"/>
    <w:rsid w:val="00557F42"/>
    <w:rsid w:val="00582679"/>
    <w:rsid w:val="00584B2E"/>
    <w:rsid w:val="005874D8"/>
    <w:rsid w:val="005A47ED"/>
    <w:rsid w:val="005F2015"/>
    <w:rsid w:val="00602A3E"/>
    <w:rsid w:val="006069B8"/>
    <w:rsid w:val="00626D37"/>
    <w:rsid w:val="00633A55"/>
    <w:rsid w:val="0065119B"/>
    <w:rsid w:val="006674FC"/>
    <w:rsid w:val="00694EA8"/>
    <w:rsid w:val="006A43C3"/>
    <w:rsid w:val="006A48C6"/>
    <w:rsid w:val="006B0C06"/>
    <w:rsid w:val="006C0087"/>
    <w:rsid w:val="006C07EC"/>
    <w:rsid w:val="006D3760"/>
    <w:rsid w:val="006E26FB"/>
    <w:rsid w:val="00731EE9"/>
    <w:rsid w:val="0079787D"/>
    <w:rsid w:val="007F0D83"/>
    <w:rsid w:val="00812F90"/>
    <w:rsid w:val="00832C4F"/>
    <w:rsid w:val="00842CDE"/>
    <w:rsid w:val="00883162"/>
    <w:rsid w:val="00885CC8"/>
    <w:rsid w:val="008A08A4"/>
    <w:rsid w:val="008B4C3A"/>
    <w:rsid w:val="008D0CBD"/>
    <w:rsid w:val="008E6E71"/>
    <w:rsid w:val="008F6B31"/>
    <w:rsid w:val="00910E99"/>
    <w:rsid w:val="00922BB5"/>
    <w:rsid w:val="00922C54"/>
    <w:rsid w:val="00923621"/>
    <w:rsid w:val="009353A0"/>
    <w:rsid w:val="00952073"/>
    <w:rsid w:val="00952D75"/>
    <w:rsid w:val="0095491C"/>
    <w:rsid w:val="00966E0B"/>
    <w:rsid w:val="00976ADD"/>
    <w:rsid w:val="00980254"/>
    <w:rsid w:val="00982774"/>
    <w:rsid w:val="009B16C6"/>
    <w:rsid w:val="009B28E8"/>
    <w:rsid w:val="009C794C"/>
    <w:rsid w:val="009F2A70"/>
    <w:rsid w:val="00A06DF5"/>
    <w:rsid w:val="00A13E35"/>
    <w:rsid w:val="00A43392"/>
    <w:rsid w:val="00A537A5"/>
    <w:rsid w:val="00A628B0"/>
    <w:rsid w:val="00A63E9F"/>
    <w:rsid w:val="00A71948"/>
    <w:rsid w:val="00AA143E"/>
    <w:rsid w:val="00AB0F61"/>
    <w:rsid w:val="00AC3DAF"/>
    <w:rsid w:val="00AD4AAF"/>
    <w:rsid w:val="00AF4E7C"/>
    <w:rsid w:val="00B01505"/>
    <w:rsid w:val="00B03F16"/>
    <w:rsid w:val="00B25E34"/>
    <w:rsid w:val="00B30BEF"/>
    <w:rsid w:val="00B41F57"/>
    <w:rsid w:val="00B80E7E"/>
    <w:rsid w:val="00B856E5"/>
    <w:rsid w:val="00BF6C6F"/>
    <w:rsid w:val="00C06CC8"/>
    <w:rsid w:val="00C14237"/>
    <w:rsid w:val="00C42976"/>
    <w:rsid w:val="00C550E3"/>
    <w:rsid w:val="00C56241"/>
    <w:rsid w:val="00CB191E"/>
    <w:rsid w:val="00CC7739"/>
    <w:rsid w:val="00CD0BE2"/>
    <w:rsid w:val="00CF1562"/>
    <w:rsid w:val="00D006CB"/>
    <w:rsid w:val="00D07623"/>
    <w:rsid w:val="00D21D85"/>
    <w:rsid w:val="00D5245B"/>
    <w:rsid w:val="00DD2026"/>
    <w:rsid w:val="00DD261F"/>
    <w:rsid w:val="00E15B34"/>
    <w:rsid w:val="00E1729A"/>
    <w:rsid w:val="00E17A4A"/>
    <w:rsid w:val="00E25C0D"/>
    <w:rsid w:val="00E334AB"/>
    <w:rsid w:val="00E93086"/>
    <w:rsid w:val="00E97FD6"/>
    <w:rsid w:val="00EA4F05"/>
    <w:rsid w:val="00EA5585"/>
    <w:rsid w:val="00EB04FC"/>
    <w:rsid w:val="00EB52A2"/>
    <w:rsid w:val="00EB6AAD"/>
    <w:rsid w:val="00ED47AA"/>
    <w:rsid w:val="00EE5281"/>
    <w:rsid w:val="00F059B4"/>
    <w:rsid w:val="00F449C3"/>
    <w:rsid w:val="00F77634"/>
    <w:rsid w:val="00FC3637"/>
    <w:rsid w:val="00FC7D2B"/>
    <w:rsid w:val="00FD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2066761"/>
  <w15:chartTrackingRefBased/>
  <w15:docId w15:val="{C5ABD205-F43F-4DFA-8972-64543A99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  <w:rsid w:val="00E1729A"/>
    <w:rPr>
      <w:sz w:val="24"/>
      <w:szCs w:val="24"/>
      <w:lang w:val="it-IT"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rFonts w:ascii="Arial" w:hAnsi="Arial"/>
      <w:b/>
      <w:noProof/>
      <w:sz w:val="20"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  <w:lang w:val="de-DE" w:eastAsia="de-DE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A63E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63E9F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rsid w:val="00633A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0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0EDBB305E64B34A88C1D750B0775369" ma:contentTypeVersion="13" ma:contentTypeDescription="Creare un nuovo documento." ma:contentTypeScope="" ma:versionID="f944667a779fa15395f2fea0d4d84930">
  <xsd:schema xmlns:xsd="http://www.w3.org/2001/XMLSchema" xmlns:xs="http://www.w3.org/2001/XMLSchema" xmlns:p="http://schemas.microsoft.com/office/2006/metadata/properties" xmlns:ns3="782a9ff6-27e9-4d2c-abb4-213f2a6c6c2b" xmlns:ns4="2197a887-6b4f-41ca-868b-878077d2ab3e" targetNamespace="http://schemas.microsoft.com/office/2006/metadata/properties" ma:root="true" ma:fieldsID="3ebbe121933a1926884de0e1b9311e63" ns3:_="" ns4:_="">
    <xsd:import namespace="782a9ff6-27e9-4d2c-abb4-213f2a6c6c2b"/>
    <xsd:import namespace="2197a887-6b4f-41ca-868b-878077d2ab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2a9ff6-27e9-4d2c-abb4-213f2a6c6c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7a887-6b4f-41ca-868b-878077d2ab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3BAEA6-547E-47F4-9B0F-7F3FC4F24CDF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2197a887-6b4f-41ca-868b-878077d2ab3e"/>
    <ds:schemaRef ds:uri="782a9ff6-27e9-4d2c-abb4-213f2a6c6c2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5E8BA5C-A9CF-40B7-9CEB-B0EF44F456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DBF93A-3AF7-4255-A5B6-B70A8C305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2a9ff6-27e9-4d2c-abb4-213f2a6c6c2b"/>
    <ds:schemaRef ds:uri="2197a887-6b4f-41ca-868b-878077d2ab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780F2E74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Gasser, Susanne</cp:lastModifiedBy>
  <cp:revision>3</cp:revision>
  <cp:lastPrinted>2017-09-21T16:25:00Z</cp:lastPrinted>
  <dcterms:created xsi:type="dcterms:W3CDTF">2021-05-13T08:28:00Z</dcterms:created>
  <dcterms:modified xsi:type="dcterms:W3CDTF">2021-05-13T08:29:00Z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0x01010010EDBB305E64B34A88C1D750B0775369</vt:lpwstr>
  </property>
</Properties>
</file>